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DC167" w14:textId="6E63DA79" w:rsidR="00BA00AB" w:rsidRDefault="00DE2A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RYDER</w:t>
      </w:r>
      <w:r>
        <w:rPr>
          <w:rFonts w:ascii="Times New Roman" w:hAnsi="Times New Roman" w:cs="Times New Roman"/>
          <w:sz w:val="24"/>
          <w:szCs w:val="24"/>
        </w:rPr>
        <w:t xml:space="preserve">    (d.1484)</w:t>
      </w:r>
    </w:p>
    <w:p w14:paraId="07C147BA" w14:textId="2566A96B" w:rsidR="00DE2A1F" w:rsidRDefault="00DE2A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Moor Monkton.</w:t>
      </w:r>
    </w:p>
    <w:p w14:paraId="6E7E4430" w14:textId="7D0AC8DD" w:rsidR="00DE2A1F" w:rsidRDefault="00DE2A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C8C7FD" w14:textId="2EACF892" w:rsidR="00DE2A1F" w:rsidRDefault="00DE2A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C8D3B4" w14:textId="4291C23F" w:rsidR="00DE2A1F" w:rsidRDefault="00DE2A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Aug.1484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p.142)</w:t>
      </w:r>
    </w:p>
    <w:p w14:paraId="6CD5CA91" w14:textId="1AE307BE" w:rsidR="00DE2A1F" w:rsidRDefault="00DE2A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Aug.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12ACC8A9" w14:textId="099ABD8F" w:rsidR="00DE2A1F" w:rsidRDefault="00DE2A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66D957" w14:textId="54AC8F88" w:rsidR="00DE2A1F" w:rsidRDefault="00DE2A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0B45B2" w14:textId="44A5C708" w:rsidR="00DE2A1F" w:rsidRPr="00DE2A1F" w:rsidRDefault="00DE2A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2021</w:t>
      </w:r>
    </w:p>
    <w:sectPr w:rsidR="00DE2A1F" w:rsidRPr="00DE2A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1797C" w14:textId="77777777" w:rsidR="00DE2A1F" w:rsidRDefault="00DE2A1F" w:rsidP="009139A6">
      <w:r>
        <w:separator/>
      </w:r>
    </w:p>
  </w:endnote>
  <w:endnote w:type="continuationSeparator" w:id="0">
    <w:p w14:paraId="1F139402" w14:textId="77777777" w:rsidR="00DE2A1F" w:rsidRDefault="00DE2A1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342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32DF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A6E2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16DC1" w14:textId="77777777" w:rsidR="00DE2A1F" w:rsidRDefault="00DE2A1F" w:rsidP="009139A6">
      <w:r>
        <w:separator/>
      </w:r>
    </w:p>
  </w:footnote>
  <w:footnote w:type="continuationSeparator" w:id="0">
    <w:p w14:paraId="59CBEDC2" w14:textId="77777777" w:rsidR="00DE2A1F" w:rsidRDefault="00DE2A1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BD7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BE96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8327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A1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E2A1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BF6F8"/>
  <w15:chartTrackingRefBased/>
  <w15:docId w15:val="{D99A954E-DA69-445D-B6B7-0B3E20F46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2021-12-03T16:29:00Z</dcterms:created>
  <dcterms:modified xsi:type="dcterms:W3CDTF">2021-12-03T16:30:00Z</dcterms:modified>
</cp:coreProperties>
</file>